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Gasbodenfackel - Gerüstbauarbeiten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8473/7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Gerüstbauarbeiten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